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DB4" w:rsidRPr="00CF6FB1" w:rsidRDefault="005D1DB4" w:rsidP="005D1DB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6FB1">
        <w:rPr>
          <w:rFonts w:ascii="Times New Roman" w:hAnsi="Times New Roman" w:cs="Times New Roman"/>
          <w:sz w:val="24"/>
          <w:szCs w:val="24"/>
          <w:u w:val="single"/>
        </w:rPr>
        <w:t>Joan HENRY</w:t>
      </w:r>
      <w:r w:rsidRPr="00CF6FB1">
        <w:rPr>
          <w:rFonts w:ascii="Times New Roman" w:hAnsi="Times New Roman" w:cs="Times New Roman"/>
          <w:sz w:val="24"/>
          <w:szCs w:val="24"/>
        </w:rPr>
        <w:t xml:space="preserve">       (fl.1414)</w:t>
      </w:r>
    </w:p>
    <w:p w:rsidR="005D1DB4" w:rsidRPr="00CF6FB1" w:rsidRDefault="005D1DB4" w:rsidP="005D1DB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6FB1">
        <w:rPr>
          <w:rFonts w:ascii="Times New Roman" w:hAnsi="Times New Roman" w:cs="Times New Roman"/>
          <w:sz w:val="24"/>
          <w:szCs w:val="24"/>
        </w:rPr>
        <w:t>of Plymouth, Devon.</w:t>
      </w:r>
    </w:p>
    <w:p w:rsidR="005D1DB4" w:rsidRPr="00CF6FB1" w:rsidRDefault="005D1DB4" w:rsidP="005D1D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D1DB4" w:rsidRPr="00CF6FB1" w:rsidRDefault="005D1DB4" w:rsidP="005D1D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D1DB4" w:rsidRPr="00CF6FB1" w:rsidRDefault="005D1DB4" w:rsidP="005D1DB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6FB1">
        <w:rPr>
          <w:rFonts w:ascii="Times New Roman" w:hAnsi="Times New Roman" w:cs="Times New Roman"/>
          <w:sz w:val="24"/>
          <w:szCs w:val="24"/>
        </w:rPr>
        <w:t>= Richard(q.v.).</w:t>
      </w:r>
    </w:p>
    <w:p w:rsidR="005D1DB4" w:rsidRPr="00CF6FB1" w:rsidRDefault="005D1DB4" w:rsidP="005D1DB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6FB1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CF6FB1">
          <w:rPr>
            <w:rStyle w:val="Hyperlink"/>
            <w:rFonts w:ascii="Times New Roman" w:hAnsi="Times New Roman" w:cs="Times New Roman"/>
            <w:sz w:val="24"/>
            <w:szCs w:val="24"/>
          </w:rPr>
          <w:t>www.medievalgenealogy.org.uk/fines/abstracts/CP_25_1_45_76.shtml</w:t>
        </w:r>
      </w:hyperlink>
      <w:r w:rsidRPr="00CF6FB1">
        <w:rPr>
          <w:rFonts w:ascii="Times New Roman" w:hAnsi="Times New Roman" w:cs="Times New Roman"/>
          <w:sz w:val="24"/>
          <w:szCs w:val="24"/>
        </w:rPr>
        <w:t>)</w:t>
      </w:r>
    </w:p>
    <w:p w:rsidR="005D1DB4" w:rsidRPr="00CF6FB1" w:rsidRDefault="005D1DB4" w:rsidP="005D1D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D1DB4" w:rsidRPr="00CF6FB1" w:rsidRDefault="005D1DB4" w:rsidP="005D1D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D1DB4" w:rsidRPr="00CF6FB1" w:rsidRDefault="005D1DB4" w:rsidP="005D1DB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6FB1">
        <w:rPr>
          <w:rFonts w:ascii="Times New Roman" w:hAnsi="Times New Roman" w:cs="Times New Roman"/>
          <w:sz w:val="24"/>
          <w:szCs w:val="24"/>
        </w:rPr>
        <w:t>22 Apr.1422</w:t>
      </w:r>
      <w:r w:rsidRPr="00CF6FB1">
        <w:rPr>
          <w:rFonts w:ascii="Times New Roman" w:hAnsi="Times New Roman" w:cs="Times New Roman"/>
          <w:sz w:val="24"/>
          <w:szCs w:val="24"/>
        </w:rPr>
        <w:tab/>
        <w:t>Settlement of the action taken against them by Guy Vera(q.v.) over a toft,</w:t>
      </w:r>
    </w:p>
    <w:p w:rsidR="005D1DB4" w:rsidRPr="00CF6FB1" w:rsidRDefault="005D1DB4" w:rsidP="005D1DB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6FB1">
        <w:rPr>
          <w:rFonts w:ascii="Times New Roman" w:hAnsi="Times New Roman" w:cs="Times New Roman"/>
          <w:sz w:val="24"/>
          <w:szCs w:val="24"/>
        </w:rPr>
        <w:tab/>
      </w:r>
      <w:r w:rsidRPr="00CF6FB1">
        <w:rPr>
          <w:rFonts w:ascii="Times New Roman" w:hAnsi="Times New Roman" w:cs="Times New Roman"/>
          <w:sz w:val="24"/>
          <w:szCs w:val="24"/>
        </w:rPr>
        <w:tab/>
        <w:t>an acre of meadow and a moiety of a ferling of land in Lamerton, Devon.</w:t>
      </w:r>
    </w:p>
    <w:p w:rsidR="005D1DB4" w:rsidRPr="00CF6FB1" w:rsidRDefault="005D1DB4" w:rsidP="005D1DB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6FB1">
        <w:rPr>
          <w:rFonts w:ascii="Times New Roman" w:hAnsi="Times New Roman" w:cs="Times New Roman"/>
          <w:sz w:val="24"/>
          <w:szCs w:val="24"/>
        </w:rPr>
        <w:tab/>
      </w:r>
      <w:r w:rsidRPr="00CF6FB1">
        <w:rPr>
          <w:rFonts w:ascii="Times New Roman" w:hAnsi="Times New Roman" w:cs="Times New Roman"/>
          <w:sz w:val="24"/>
          <w:szCs w:val="24"/>
        </w:rPr>
        <w:tab/>
        <w:t>(ibid.)</w:t>
      </w:r>
    </w:p>
    <w:p w:rsidR="005D1DB4" w:rsidRPr="00CF6FB1" w:rsidRDefault="005D1DB4" w:rsidP="005D1DB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6FB1">
        <w:rPr>
          <w:rFonts w:ascii="Times New Roman" w:hAnsi="Times New Roman" w:cs="Times New Roman"/>
          <w:sz w:val="24"/>
          <w:szCs w:val="24"/>
        </w:rPr>
        <w:tab/>
      </w:r>
      <w:r w:rsidRPr="00CF6FB1">
        <w:rPr>
          <w:rFonts w:ascii="Times New Roman" w:hAnsi="Times New Roman" w:cs="Times New Roman"/>
          <w:sz w:val="24"/>
          <w:szCs w:val="24"/>
        </w:rPr>
        <w:tab/>
      </w:r>
    </w:p>
    <w:p w:rsidR="005D1DB4" w:rsidRPr="00CF6FB1" w:rsidRDefault="005D1DB4" w:rsidP="005D1D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5D1DB4" w:rsidP="005D1DB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6FB1">
        <w:rPr>
          <w:rFonts w:ascii="Times New Roman" w:hAnsi="Times New Roman" w:cs="Times New Roman"/>
          <w:sz w:val="24"/>
          <w:szCs w:val="24"/>
        </w:rPr>
        <w:t>13 June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1DB4" w:rsidRDefault="005D1DB4" w:rsidP="00564E3C">
      <w:pPr>
        <w:spacing w:after="0" w:line="240" w:lineRule="auto"/>
      </w:pPr>
      <w:r>
        <w:separator/>
      </w:r>
    </w:p>
  </w:endnote>
  <w:endnote w:type="continuationSeparator" w:id="0">
    <w:p w:rsidR="005D1DB4" w:rsidRDefault="005D1DB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D1DB4">
      <w:rPr>
        <w:rFonts w:ascii="Times New Roman" w:hAnsi="Times New Roman" w:cs="Times New Roman"/>
        <w:noProof/>
        <w:sz w:val="24"/>
        <w:szCs w:val="24"/>
      </w:rPr>
      <w:t>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1DB4" w:rsidRDefault="005D1DB4" w:rsidP="00564E3C">
      <w:pPr>
        <w:spacing w:after="0" w:line="240" w:lineRule="auto"/>
      </w:pPr>
      <w:r>
        <w:separator/>
      </w:r>
    </w:p>
  </w:footnote>
  <w:footnote w:type="continuationSeparator" w:id="0">
    <w:p w:rsidR="005D1DB4" w:rsidRDefault="005D1DB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DB4"/>
    <w:rsid w:val="00372DC6"/>
    <w:rsid w:val="00564E3C"/>
    <w:rsid w:val="005D1DB4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C5B659-055E-4375-B291-56560B2A8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5D1D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6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2015-11-03T19:56:00Z</dcterms:created>
  <dcterms:modified xsi:type="dcterms:W3CDTF">2015-11-03T19:56:00Z</dcterms:modified>
</cp:coreProperties>
</file>